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4D302D" w14:textId="77777777" w:rsidR="00F55BEA" w:rsidRPr="00071EF4" w:rsidRDefault="00F55BEA" w:rsidP="00F55BEA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bookmarkStart w:id="0" w:name="_Hlk6917719"/>
      <w:bookmarkStart w:id="1" w:name="_Hlk74736871"/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pn.: 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CPR-ZP01/2025</w:t>
      </w:r>
    </w:p>
    <w:p w14:paraId="2EA2E6FC" w14:textId="67AEBE52" w:rsidR="00A01E1B" w:rsidRPr="00D46DDE" w:rsidRDefault="00A01E1B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bookmarkEnd w:id="0"/>
      <w:r w:rsidR="000602DA">
        <w:rPr>
          <w:rFonts w:ascii="Source Sans Pro" w:hAnsi="Source Sans Pro" w:cs="Tahoma"/>
          <w:sz w:val="16"/>
          <w:szCs w:val="20"/>
        </w:rPr>
        <w:t>8</w:t>
      </w:r>
      <w:r>
        <w:rPr>
          <w:rFonts w:ascii="Source Sans Pro" w:hAnsi="Source Sans Pro" w:cs="Tahoma"/>
          <w:sz w:val="16"/>
          <w:szCs w:val="20"/>
        </w:rPr>
        <w:t xml:space="preserve"> do SWZ</w:t>
      </w:r>
    </w:p>
    <w:bookmarkEnd w:id="1"/>
    <w:p w14:paraId="770C19FA" w14:textId="360B57A6" w:rsidR="00A01E1B" w:rsidRPr="00FC4DF4" w:rsidRDefault="00FC4DF4" w:rsidP="00A01E1B">
      <w:pPr>
        <w:spacing w:after="0" w:line="276" w:lineRule="auto"/>
        <w:jc w:val="both"/>
        <w:rPr>
          <w:rFonts w:ascii="Source Sans Pro" w:hAnsi="Source Sans Pro" w:cs="Tahoma"/>
          <w:color w:val="FF0000"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color w:val="FF0000"/>
          <w:sz w:val="20"/>
          <w:szCs w:val="20"/>
        </w:rPr>
        <w:t>Uwaga: oświadczenie należy złożyć na wezwanie Zamawiającego</w:t>
      </w:r>
      <w:r w:rsidRPr="00FC4DF4">
        <w:rPr>
          <w:rFonts w:ascii="Source Sans Pro" w:hAnsi="Source Sans Pro" w:cs="Tahoma"/>
          <w:b/>
          <w:color w:val="FF0000"/>
          <w:sz w:val="20"/>
          <w:szCs w:val="20"/>
        </w:rPr>
        <w:t> </w:t>
      </w: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848"/>
        <w:gridCol w:w="810"/>
        <w:gridCol w:w="2566"/>
        <w:gridCol w:w="2847"/>
      </w:tblGrid>
      <w:tr w:rsidR="00FC4DF4" w:rsidRPr="00D46DDE" w14:paraId="734911CC" w14:textId="77777777" w:rsidTr="00FC4DF4">
        <w:trPr>
          <w:trHeight w:val="397"/>
          <w:jc w:val="center"/>
        </w:trPr>
        <w:tc>
          <w:tcPr>
            <w:tcW w:w="2848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64D7E03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2" w:name="_Hlk74908423"/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80C0A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2566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70F592DC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847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2229208" w14:textId="369799D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FC4DF4" w:rsidRPr="00D46DDE" w14:paraId="110F3348" w14:textId="77777777" w:rsidTr="00FC4DF4">
        <w:trPr>
          <w:trHeight w:val="182"/>
          <w:jc w:val="center"/>
        </w:trPr>
        <w:tc>
          <w:tcPr>
            <w:tcW w:w="2848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53CB798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55C1F0F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56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22785529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847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A2037F4" w14:textId="72FE57B9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FC4DF4" w:rsidRPr="00D46DDE" w14:paraId="5BA6FBE3" w14:textId="77777777" w:rsidTr="00FC4DF4">
        <w:trPr>
          <w:trHeight w:val="126"/>
          <w:jc w:val="center"/>
        </w:trPr>
        <w:tc>
          <w:tcPr>
            <w:tcW w:w="2848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F2F0802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2E6B5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566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DBC3151" w14:textId="77777777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847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9696725" w14:textId="12457593" w:rsidR="00FC4DF4" w:rsidRPr="00D46DDE" w:rsidRDefault="00FC4DF4" w:rsidP="006A105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FC4DF4" w:rsidRPr="00D46DDE" w14:paraId="13474284" w14:textId="77777777" w:rsidTr="00FC4DF4">
        <w:trPr>
          <w:trHeight w:val="50"/>
          <w:jc w:val="center"/>
        </w:trPr>
        <w:tc>
          <w:tcPr>
            <w:tcW w:w="2848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01A20A3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562D9A4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56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122196F" w14:textId="77777777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847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C444CE8" w14:textId="3F0D0268" w:rsidR="00FC4DF4" w:rsidRPr="00D46DDE" w:rsidRDefault="00FC4DF4" w:rsidP="006A105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</w:tbl>
    <w:bookmarkEnd w:id="2"/>
    <w:p w14:paraId="2042F2C2" w14:textId="77777777" w:rsidR="00FC4DF4" w:rsidRPr="00FC4DF4" w:rsidRDefault="00FC4DF4" w:rsidP="00FC4DF4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sz w:val="20"/>
          <w:szCs w:val="20"/>
        </w:rPr>
        <w:t xml:space="preserve">Oświadczenie o przynależności lub braku przynależności do tej samej grupy kapitałowej, </w:t>
      </w:r>
      <w:r w:rsidRPr="00FC4DF4">
        <w:rPr>
          <w:rFonts w:ascii="Source Sans Pro" w:hAnsi="Source Sans Pro" w:cs="Tahoma"/>
          <w:b/>
          <w:sz w:val="20"/>
          <w:szCs w:val="20"/>
        </w:rPr>
        <w:t> </w:t>
      </w:r>
      <w:r w:rsidRPr="00FC4DF4">
        <w:rPr>
          <w:rFonts w:ascii="Source Sans Pro" w:hAnsi="Source Sans Pro" w:cs="Tahoma"/>
          <w:b/>
          <w:sz w:val="20"/>
          <w:szCs w:val="20"/>
        </w:rPr>
        <w:br/>
      </w:r>
      <w:r w:rsidRPr="00FC4DF4">
        <w:rPr>
          <w:rFonts w:ascii="Source Sans Pro" w:hAnsi="Source Sans Pro" w:cs="Tahoma"/>
          <w:b/>
          <w:bCs/>
          <w:sz w:val="20"/>
          <w:szCs w:val="20"/>
        </w:rPr>
        <w:t>o której mowa w art. 108 ust. 1 pkt 5 ustawy Prawo zamówień publicznych</w:t>
      </w:r>
      <w:r w:rsidRPr="00FC4DF4">
        <w:rPr>
          <w:rFonts w:ascii="Source Sans Pro" w:hAnsi="Source Sans Pro" w:cs="Tahoma"/>
          <w:b/>
          <w:sz w:val="20"/>
          <w:szCs w:val="20"/>
        </w:rPr>
        <w:tab/>
        <w:t> </w:t>
      </w:r>
    </w:p>
    <w:p w14:paraId="4367BAF8" w14:textId="77777777" w:rsidR="00FC4DF4" w:rsidRPr="00FC4DF4" w:rsidRDefault="00FC4DF4" w:rsidP="006E676A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 </w:t>
      </w:r>
    </w:p>
    <w:p w14:paraId="6258B2E3" w14:textId="77777777" w:rsidR="00750B83" w:rsidRDefault="00FC4DF4" w:rsidP="006E676A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Tahoma" w:hAnsi="Tahoma" w:cs="Tahoma"/>
          <w:bCs/>
          <w:sz w:val="20"/>
          <w:szCs w:val="20"/>
        </w:rPr>
        <w:t xml:space="preserve">Składając ofertę w </w:t>
      </w:r>
      <w:r w:rsidRPr="006E676A">
        <w:rPr>
          <w:rFonts w:ascii="Tahoma" w:hAnsi="Tahoma" w:cs="Tahoma"/>
          <w:bCs/>
          <w:sz w:val="20"/>
          <w:szCs w:val="20"/>
        </w:rPr>
        <w:t xml:space="preserve">niniejszym </w:t>
      </w:r>
      <w:r w:rsidRPr="00FC4DF4">
        <w:rPr>
          <w:rFonts w:ascii="Tahoma" w:hAnsi="Tahoma" w:cs="Tahoma"/>
          <w:bCs/>
          <w:sz w:val="20"/>
          <w:szCs w:val="20"/>
        </w:rPr>
        <w:t xml:space="preserve">postępowaniu o udzielenie zamówienia publicznego, prowadzonego </w:t>
      </w:r>
      <w:r w:rsidR="00750B83">
        <w:rPr>
          <w:rFonts w:ascii="Tahoma" w:hAnsi="Tahoma" w:cs="Tahoma"/>
          <w:bCs/>
          <w:sz w:val="20"/>
          <w:szCs w:val="20"/>
        </w:rPr>
        <w:br/>
      </w:r>
      <w:r w:rsidRPr="00FC4DF4">
        <w:rPr>
          <w:rFonts w:ascii="Tahoma" w:hAnsi="Tahoma" w:cs="Tahoma"/>
          <w:bCs/>
          <w:sz w:val="20"/>
          <w:szCs w:val="20"/>
        </w:rPr>
        <w:t>w trybie podstawowym, </w:t>
      </w:r>
    </w:p>
    <w:p w14:paraId="723A9D55" w14:textId="77777777" w:rsidR="00750B83" w:rsidRDefault="00750B83" w:rsidP="006E676A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</w:p>
    <w:p w14:paraId="06A1CC26" w14:textId="7FD38FA5" w:rsidR="00FC4DF4" w:rsidRPr="00FC4DF4" w:rsidRDefault="00FC4DF4" w:rsidP="006E676A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Tahoma" w:hAnsi="Tahoma" w:cs="Tahoma"/>
          <w:b/>
          <w:sz w:val="20"/>
          <w:szCs w:val="20"/>
        </w:rPr>
        <w:t>przedkładam listę podmiotów należących do tej samej grupy kapitałowej, o której mowa w art. 108 ust. 1 pkt 5 ustawy</w:t>
      </w:r>
      <w:r w:rsidRPr="00FC4DF4">
        <w:rPr>
          <w:rFonts w:ascii="Tahoma" w:hAnsi="Tahoma" w:cs="Tahoma"/>
          <w:bCs/>
          <w:sz w:val="20"/>
          <w:szCs w:val="20"/>
        </w:rPr>
        <w:t xml:space="preserve"> z dnia 11 września 2019 r. Prawo zamówień publicznych (Dz. U. z 2019 r. poz. 2019 ze zm.). </w:t>
      </w:r>
    </w:p>
    <w:p w14:paraId="08217525" w14:textId="77777777" w:rsidR="00FC4DF4" w:rsidRPr="00FC4DF4" w:rsidRDefault="00FC4DF4" w:rsidP="00FC4DF4">
      <w:pPr>
        <w:spacing w:after="0" w:line="276" w:lineRule="auto"/>
        <w:jc w:val="center"/>
        <w:rPr>
          <w:rFonts w:ascii="Source Sans Pro" w:hAnsi="Source Sans Pro" w:cs="Tahoma"/>
          <w:bCs/>
          <w:sz w:val="20"/>
          <w:szCs w:val="20"/>
        </w:rPr>
      </w:pPr>
      <w:r w:rsidRPr="00FC4DF4">
        <w:rPr>
          <w:rFonts w:ascii="Source Sans Pro" w:hAnsi="Source Sans Pro" w:cs="Tahoma"/>
          <w:bCs/>
          <w:sz w:val="20"/>
          <w:szCs w:val="20"/>
        </w:rPr>
        <w:t>(Wykonawca w powyższym przypadku wymienia poniżej podmioty należące do tej samej grupy kapitałowej. W przypadku wykazania większej liczby podmiotów, Wykonawca samodzielnie rozszerza poniższą listę).  </w:t>
      </w:r>
    </w:p>
    <w:p w14:paraId="0697CDC8" w14:textId="77777777" w:rsidR="00FC4DF4" w:rsidRPr="00FC4DF4" w:rsidRDefault="00FC4DF4" w:rsidP="00750B83">
      <w:pPr>
        <w:numPr>
          <w:ilvl w:val="0"/>
          <w:numId w:val="29"/>
        </w:numPr>
        <w:tabs>
          <w:tab w:val="clear" w:pos="720"/>
          <w:tab w:val="num" w:pos="360"/>
        </w:tabs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…………………………………………………………….. </w:t>
      </w:r>
    </w:p>
    <w:p w14:paraId="08BE341F" w14:textId="77777777" w:rsidR="00FC4DF4" w:rsidRPr="00FC4DF4" w:rsidRDefault="00FC4DF4" w:rsidP="00750B83">
      <w:pPr>
        <w:numPr>
          <w:ilvl w:val="0"/>
          <w:numId w:val="30"/>
        </w:numPr>
        <w:tabs>
          <w:tab w:val="clear" w:pos="720"/>
          <w:tab w:val="num" w:pos="360"/>
        </w:tabs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…………………………………………………………….. </w:t>
      </w:r>
    </w:p>
    <w:p w14:paraId="03E2412A" w14:textId="77777777" w:rsidR="00FC4DF4" w:rsidRPr="00FC4DF4" w:rsidRDefault="00FC4DF4" w:rsidP="005668A4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b/>
          <w:bCs/>
          <w:sz w:val="20"/>
          <w:szCs w:val="20"/>
        </w:rPr>
        <w:t>informuję, że Wykonawca nie należy do grupy kapitałowej, o której mowa w art. 108 ust. 1 pkt 5 ustawy</w:t>
      </w:r>
      <w:r w:rsidRPr="00FC4DF4">
        <w:rPr>
          <w:rFonts w:ascii="Tahoma" w:hAnsi="Tahoma" w:cs="Tahoma"/>
          <w:sz w:val="20"/>
          <w:szCs w:val="20"/>
        </w:rPr>
        <w:t xml:space="preserve"> z dnia 11 września 2019 r. Prawo zamówień publicznych (Dz. U. z 2023 r. poz. 1605 ze zm.). </w:t>
      </w:r>
    </w:p>
    <w:p w14:paraId="5B4C8911" w14:textId="77777777" w:rsidR="00750B83" w:rsidRDefault="00750B83" w:rsidP="005668A4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</w:p>
    <w:p w14:paraId="19EA88B4" w14:textId="4DB2B167" w:rsidR="00FC4DF4" w:rsidRPr="00FC4DF4" w:rsidRDefault="00FC4DF4" w:rsidP="005668A4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sz w:val="20"/>
          <w:szCs w:val="20"/>
        </w:rPr>
        <w:t>Art. 108 ust. 1 pkt 5 ustawy Prawo zamówień publicznych brzmi następująco: </w:t>
      </w:r>
    </w:p>
    <w:p w14:paraId="558B2DD1" w14:textId="77777777" w:rsidR="00FC4DF4" w:rsidRPr="00FC4DF4" w:rsidRDefault="00FC4DF4" w:rsidP="005668A4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i/>
          <w:iCs/>
          <w:sz w:val="20"/>
          <w:szCs w:val="20"/>
        </w:rPr>
        <w:t xml:space="preserve">Z postępowania o udzielenie zamówienia wyklucza się wykonawcę: jeżeli zamawiający może stwierdzić, na podstawie wiarygodnych przesłanek, że wykonawca zawarł z innymi wykonawcami porozumienie mające na celu zakłócenie konkurencji, w szczególności jeżeli należąc do tej samej grupy kapitałowej </w:t>
      </w:r>
      <w:r w:rsidRPr="00FC4DF4">
        <w:rPr>
          <w:rFonts w:ascii="Tahoma" w:hAnsi="Tahoma" w:cs="Tahoma"/>
          <w:sz w:val="20"/>
          <w:szCs w:val="20"/>
        </w:rPr>
        <w:t> </w:t>
      </w:r>
      <w:r w:rsidRPr="00FC4DF4">
        <w:rPr>
          <w:rFonts w:ascii="Tahoma" w:hAnsi="Tahoma" w:cs="Tahoma"/>
          <w:sz w:val="20"/>
          <w:szCs w:val="20"/>
        </w:rPr>
        <w:br/>
      </w:r>
      <w:r w:rsidRPr="00FC4DF4">
        <w:rPr>
          <w:rFonts w:ascii="Tahoma" w:hAnsi="Tahoma" w:cs="Tahoma"/>
          <w:i/>
          <w:iCs/>
          <w:sz w:val="20"/>
          <w:szCs w:val="20"/>
        </w:rPr>
        <w:t>w rozumieniu ustawy z dnia 16 lutego 2007 r. o ochronie konkurencji i konsumentów, złożyli odrębne oferty, oferty częściowe lub wnioski o dopuszczenie do udziału w postępowaniu, chyba że wykażą, że przygotowali te oferty lub wnioski niezależnie od siebie.</w:t>
      </w:r>
      <w:r w:rsidRPr="00FC4DF4">
        <w:rPr>
          <w:rFonts w:ascii="Tahoma" w:hAnsi="Tahoma" w:cs="Tahoma"/>
          <w:sz w:val="20"/>
          <w:szCs w:val="20"/>
        </w:rPr>
        <w:t> </w:t>
      </w:r>
    </w:p>
    <w:p w14:paraId="409EB93B" w14:textId="77777777" w:rsidR="00643EAE" w:rsidRDefault="00643EAE" w:rsidP="00643EAE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p w14:paraId="56E77E62" w14:textId="77777777" w:rsidR="00D7498A" w:rsidRDefault="00D7498A" w:rsidP="00D7498A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p w14:paraId="4F82F68C" w14:textId="77777777" w:rsidR="000C2EF3" w:rsidRDefault="000C2EF3" w:rsidP="00643EAE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sectPr w:rsidR="000C2EF3" w:rsidSect="00643EAE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BC6CB6" w14:textId="77777777" w:rsidR="00641BCC" w:rsidRDefault="00641BCC">
      <w:r>
        <w:separator/>
      </w:r>
    </w:p>
  </w:endnote>
  <w:endnote w:type="continuationSeparator" w:id="0">
    <w:p w14:paraId="3C400363" w14:textId="77777777" w:rsidR="00641BCC" w:rsidRDefault="00641BCC">
      <w:r>
        <w:continuationSeparator/>
      </w:r>
    </w:p>
  </w:endnote>
  <w:endnote w:type="continuationNotice" w:id="1">
    <w:p w14:paraId="5F628AD9" w14:textId="77777777" w:rsidR="00641BCC" w:rsidRDefault="00641BC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F5F5491-7D6E-479C-B676-C2C6FA253894}"/>
    <w:embedBold r:id="rId2" w:fontKey="{062A6568-763F-47FF-96F8-6AC0C5FE7590}"/>
    <w:embedItalic r:id="rId3" w:fontKey="{8F258F5C-A5D4-4177-839F-2D26DBFC6CEF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4" w:fontKey="{5E9D74DE-764F-46D1-AC84-FC71738485AE}"/>
  </w:font>
  <w:font w:name="Source Sans Pro Semibold">
    <w:altName w:val="Arial"/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9DD1754C-B800-498E-A88D-28A1E1929134}"/>
    <w:embedBold r:id="rId6" w:fontKey="{1C4B1222-3AD2-40E2-95C9-94EDA6763130}"/>
    <w:embedItalic r:id="rId7" w:fontKey="{DA4CEE87-70DB-4CC8-A499-F9F82D6EEDE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F3FDA52C-C94C-4C9E-90B7-09A5A0E202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58242" behindDoc="1" locked="0" layoutInCell="1" allowOverlap="1" wp14:anchorId="117C8F9E" wp14:editId="4A735CC3">
          <wp:simplePos x="0" y="0"/>
          <wp:positionH relativeFrom="column">
            <wp:posOffset>-497205</wp:posOffset>
          </wp:positionH>
          <wp:positionV relativeFrom="paragraph">
            <wp:posOffset>232723</wp:posOffset>
          </wp:positionV>
          <wp:extent cx="6445250" cy="420188"/>
          <wp:effectExtent l="0" t="0" r="0" b="0"/>
          <wp:wrapNone/>
          <wp:docPr id="72529923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5F528D05" w:rsidR="002D3606" w:rsidRPr="002D3606" w:rsidRDefault="00643EAE" w:rsidP="00643EAE">
    <w:pPr>
      <w:pStyle w:val="Stopka"/>
      <w:tabs>
        <w:tab w:val="left" w:pos="2644"/>
      </w:tabs>
    </w:pPr>
    <w:r>
      <w:tab/>
    </w: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CF3BF8" w14:textId="77777777" w:rsidR="00641BCC" w:rsidRDefault="00641BCC">
      <w:r>
        <w:separator/>
      </w:r>
    </w:p>
  </w:footnote>
  <w:footnote w:type="continuationSeparator" w:id="0">
    <w:p w14:paraId="50A833CF" w14:textId="77777777" w:rsidR="00641BCC" w:rsidRDefault="00641BCC">
      <w:r>
        <w:continuationSeparator/>
      </w:r>
    </w:p>
  </w:footnote>
  <w:footnote w:type="continuationNotice" w:id="1">
    <w:p w14:paraId="0F83F4A1" w14:textId="77777777" w:rsidR="00641BCC" w:rsidRDefault="00641BC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0B8546" w14:textId="2E8187F2" w:rsidR="002D3606" w:rsidRPr="00CD2E74" w:rsidRDefault="00CD2E74" w:rsidP="00CD2E74">
    <w:pPr>
      <w:pStyle w:val="Nagwek"/>
      <w:spacing w:after="0" w:line="276" w:lineRule="auto"/>
      <w:jc w:val="right"/>
      <w:rPr>
        <w:rFonts w:ascii="Source Sans Pro" w:hAnsi="Source Sans Pro"/>
      </w:rPr>
    </w:pPr>
    <w:r w:rsidRPr="00CD2E74">
      <w:rPr>
        <w:rFonts w:ascii="Source Sans Pro" w:hAnsi="Source Sans Pro"/>
      </w:rPr>
      <w:t>CPR-ZP06/2024</w:t>
    </w:r>
    <w:r>
      <w:rPr>
        <w:rFonts w:ascii="Source Sans Pro" w:hAnsi="Source Sans Pro"/>
      </w:rPr>
      <w:t xml:space="preserve">, </w:t>
    </w:r>
    <w:r w:rsidR="00C90F5F">
      <w:rPr>
        <w:rFonts w:ascii="Source Sans Pro" w:hAnsi="Source Sans Pro"/>
      </w:rPr>
      <w:t>Formularz oferty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05605F" w14:textId="1586EEA6" w:rsidR="00A03C8D" w:rsidRDefault="00F55BEA" w:rsidP="002D3606">
    <w:pPr>
      <w:pStyle w:val="Nagwek"/>
      <w:ind w:left="-851"/>
    </w:pPr>
    <w:r>
      <w:rPr>
        <w:noProof/>
      </w:rPr>
      <w:drawing>
        <wp:inline distT="0" distB="0" distL="0" distR="0" wp14:anchorId="747E1E29" wp14:editId="25580328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27E7C14B" w14:textId="77777777" w:rsidR="002D3606" w:rsidRPr="00A03C8D" w:rsidRDefault="002D3606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C2F48D8" wp14:editId="7D0A5C1C">
          <wp:simplePos x="0" y="0"/>
          <wp:positionH relativeFrom="column">
            <wp:posOffset>-3335020</wp:posOffset>
          </wp:positionH>
          <wp:positionV relativeFrom="paragraph">
            <wp:posOffset>3002280</wp:posOffset>
          </wp:positionV>
          <wp:extent cx="5760085" cy="169545"/>
          <wp:effectExtent l="0" t="5080" r="6985" b="6985"/>
          <wp:wrapNone/>
          <wp:docPr id="30196947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8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51B97901"/>
    <w:multiLevelType w:val="multilevel"/>
    <w:tmpl w:val="C012F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BD00262"/>
    <w:multiLevelType w:val="multilevel"/>
    <w:tmpl w:val="1D8A7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FE6F5D"/>
    <w:multiLevelType w:val="multilevel"/>
    <w:tmpl w:val="25DA99A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1584994900">
    <w:abstractNumId w:val="7"/>
  </w:num>
  <w:num w:numId="2" w16cid:durableId="1939289212">
    <w:abstractNumId w:val="5"/>
  </w:num>
  <w:num w:numId="3" w16cid:durableId="1688751962">
    <w:abstractNumId w:val="6"/>
  </w:num>
  <w:num w:numId="4" w16cid:durableId="68162168">
    <w:abstractNumId w:val="18"/>
  </w:num>
  <w:num w:numId="5" w16cid:durableId="1563062182">
    <w:abstractNumId w:val="1"/>
  </w:num>
  <w:num w:numId="6" w16cid:durableId="1228568309">
    <w:abstractNumId w:val="13"/>
  </w:num>
  <w:num w:numId="7" w16cid:durableId="1699892687">
    <w:abstractNumId w:val="29"/>
  </w:num>
  <w:num w:numId="8" w16cid:durableId="670370863">
    <w:abstractNumId w:val="12"/>
  </w:num>
  <w:num w:numId="9" w16cid:durableId="108470968">
    <w:abstractNumId w:val="21"/>
  </w:num>
  <w:num w:numId="10" w16cid:durableId="1020542574">
    <w:abstractNumId w:val="25"/>
  </w:num>
  <w:num w:numId="11" w16cid:durableId="1863010081">
    <w:abstractNumId w:val="30"/>
  </w:num>
  <w:num w:numId="12" w16cid:durableId="274334310">
    <w:abstractNumId w:val="28"/>
  </w:num>
  <w:num w:numId="13" w16cid:durableId="1374421006">
    <w:abstractNumId w:val="8"/>
  </w:num>
  <w:num w:numId="14" w16cid:durableId="550655986">
    <w:abstractNumId w:val="9"/>
  </w:num>
  <w:num w:numId="15" w16cid:durableId="1407995476">
    <w:abstractNumId w:val="26"/>
  </w:num>
  <w:num w:numId="16" w16cid:durableId="1472484518">
    <w:abstractNumId w:val="27"/>
  </w:num>
  <w:num w:numId="17" w16cid:durableId="1921214173">
    <w:abstractNumId w:val="24"/>
  </w:num>
  <w:num w:numId="18" w16cid:durableId="2027101166">
    <w:abstractNumId w:val="14"/>
  </w:num>
  <w:num w:numId="19" w16cid:durableId="381057826">
    <w:abstractNumId w:val="2"/>
  </w:num>
  <w:num w:numId="20" w16cid:durableId="1994478703">
    <w:abstractNumId w:val="19"/>
  </w:num>
  <w:num w:numId="21" w16cid:durableId="801583367">
    <w:abstractNumId w:val="15"/>
  </w:num>
  <w:num w:numId="22" w16cid:durableId="597713971">
    <w:abstractNumId w:val="16"/>
  </w:num>
  <w:num w:numId="23" w16cid:durableId="125590194">
    <w:abstractNumId w:val="10"/>
  </w:num>
  <w:num w:numId="24" w16cid:durableId="1068924275">
    <w:abstractNumId w:val="0"/>
  </w:num>
  <w:num w:numId="25" w16cid:durableId="1068069572">
    <w:abstractNumId w:val="11"/>
  </w:num>
  <w:num w:numId="26" w16cid:durableId="554776330">
    <w:abstractNumId w:val="3"/>
  </w:num>
  <w:num w:numId="27" w16cid:durableId="749623883">
    <w:abstractNumId w:val="4"/>
  </w:num>
  <w:num w:numId="28" w16cid:durableId="939265353">
    <w:abstractNumId w:val="22"/>
  </w:num>
  <w:num w:numId="29" w16cid:durableId="62992285">
    <w:abstractNumId w:val="20"/>
  </w:num>
  <w:num w:numId="30" w16cid:durableId="1132871616">
    <w:abstractNumId w:val="23"/>
  </w:num>
  <w:num w:numId="31" w16cid:durableId="1689139262">
    <w:abstractNumId w:val="1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7CD6"/>
    <w:rsid w:val="0005292F"/>
    <w:rsid w:val="00054424"/>
    <w:rsid w:val="000602DA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2EF3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6DD7"/>
    <w:rsid w:val="0012782C"/>
    <w:rsid w:val="00130FD7"/>
    <w:rsid w:val="00133578"/>
    <w:rsid w:val="00137E48"/>
    <w:rsid w:val="001400E2"/>
    <w:rsid w:val="0014072A"/>
    <w:rsid w:val="00141D5A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4111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A5A52"/>
    <w:rsid w:val="002A6322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2F6E30"/>
    <w:rsid w:val="003002E4"/>
    <w:rsid w:val="00302609"/>
    <w:rsid w:val="00304902"/>
    <w:rsid w:val="003061B2"/>
    <w:rsid w:val="00310B6A"/>
    <w:rsid w:val="00314B8F"/>
    <w:rsid w:val="003156B2"/>
    <w:rsid w:val="00316324"/>
    <w:rsid w:val="00317F60"/>
    <w:rsid w:val="003249C9"/>
    <w:rsid w:val="003302FF"/>
    <w:rsid w:val="0033121C"/>
    <w:rsid w:val="00331FE8"/>
    <w:rsid w:val="00333910"/>
    <w:rsid w:val="003364C7"/>
    <w:rsid w:val="003418C8"/>
    <w:rsid w:val="00341E5E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473A"/>
    <w:rsid w:val="003754C2"/>
    <w:rsid w:val="00376A45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20CF4"/>
    <w:rsid w:val="00421EF0"/>
    <w:rsid w:val="00424F36"/>
    <w:rsid w:val="004259EE"/>
    <w:rsid w:val="00425BC4"/>
    <w:rsid w:val="004310E8"/>
    <w:rsid w:val="00433CF7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75BB"/>
    <w:rsid w:val="00477E1B"/>
    <w:rsid w:val="00481C90"/>
    <w:rsid w:val="00481D24"/>
    <w:rsid w:val="004833B4"/>
    <w:rsid w:val="00484470"/>
    <w:rsid w:val="00485E4A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3F33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3C0"/>
    <w:rsid w:val="00565750"/>
    <w:rsid w:val="0056626A"/>
    <w:rsid w:val="005668A4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1717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1BCC"/>
    <w:rsid w:val="00643EAE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A3D5A"/>
    <w:rsid w:val="006B0C14"/>
    <w:rsid w:val="006B2F05"/>
    <w:rsid w:val="006B3DF7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E2BD2"/>
    <w:rsid w:val="006E5269"/>
    <w:rsid w:val="006E676A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7D69"/>
    <w:rsid w:val="00710066"/>
    <w:rsid w:val="00716DD7"/>
    <w:rsid w:val="00717914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0B83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D52"/>
    <w:rsid w:val="007A7789"/>
    <w:rsid w:val="007A78A3"/>
    <w:rsid w:val="007B0103"/>
    <w:rsid w:val="007B1311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4ADA"/>
    <w:rsid w:val="008A5CEA"/>
    <w:rsid w:val="008A729B"/>
    <w:rsid w:val="008B5E62"/>
    <w:rsid w:val="008C0069"/>
    <w:rsid w:val="008C02F4"/>
    <w:rsid w:val="008C304F"/>
    <w:rsid w:val="008C3A14"/>
    <w:rsid w:val="008C4222"/>
    <w:rsid w:val="008C67F5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1E1B"/>
    <w:rsid w:val="00A02E7A"/>
    <w:rsid w:val="00A03C8D"/>
    <w:rsid w:val="00A06C02"/>
    <w:rsid w:val="00A07DB1"/>
    <w:rsid w:val="00A108F8"/>
    <w:rsid w:val="00A10B0A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CA2"/>
    <w:rsid w:val="00A776AF"/>
    <w:rsid w:val="00A834B3"/>
    <w:rsid w:val="00A84498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5246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3759"/>
    <w:rsid w:val="00B14ED9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28E0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56C1"/>
    <w:rsid w:val="00C177D7"/>
    <w:rsid w:val="00C224EC"/>
    <w:rsid w:val="00C2356F"/>
    <w:rsid w:val="00C236B9"/>
    <w:rsid w:val="00C238D1"/>
    <w:rsid w:val="00C31F1B"/>
    <w:rsid w:val="00C3225D"/>
    <w:rsid w:val="00C339B9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05DB"/>
    <w:rsid w:val="00C629D3"/>
    <w:rsid w:val="00C643C2"/>
    <w:rsid w:val="00C70D75"/>
    <w:rsid w:val="00C72407"/>
    <w:rsid w:val="00C73692"/>
    <w:rsid w:val="00C74B09"/>
    <w:rsid w:val="00C74E45"/>
    <w:rsid w:val="00C76408"/>
    <w:rsid w:val="00C76F37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1B54"/>
    <w:rsid w:val="00D633A5"/>
    <w:rsid w:val="00D666CF"/>
    <w:rsid w:val="00D70DF2"/>
    <w:rsid w:val="00D73FFA"/>
    <w:rsid w:val="00D7498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F012B"/>
    <w:rsid w:val="00DF0C3F"/>
    <w:rsid w:val="00DF165D"/>
    <w:rsid w:val="00DF24E0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727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4561"/>
    <w:rsid w:val="00E90559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7009"/>
    <w:rsid w:val="00F15B3B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5BEA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ED0"/>
    <w:rsid w:val="00FB1C89"/>
    <w:rsid w:val="00FB63F1"/>
    <w:rsid w:val="00FB6BDC"/>
    <w:rsid w:val="00FC4DF4"/>
    <w:rsid w:val="00FD0204"/>
    <w:rsid w:val="00FD1297"/>
    <w:rsid w:val="00FD12F6"/>
    <w:rsid w:val="00FD3E62"/>
    <w:rsid w:val="00FD440B"/>
    <w:rsid w:val="00FE4293"/>
    <w:rsid w:val="00FE4EF7"/>
    <w:rsid w:val="00FE7498"/>
    <w:rsid w:val="00FF04B9"/>
    <w:rsid w:val="00FF34C6"/>
    <w:rsid w:val="00FF3529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654A6F76"/>
  <w15:chartTrackingRefBased/>
  <w15:docId w15:val="{BCF5F216-D93F-4C5D-B870-3909481BA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7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72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10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20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97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16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33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71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21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64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43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00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81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4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39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77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8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31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4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64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12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7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2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55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6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93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82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52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89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02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8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7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12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22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6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25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92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1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62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74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1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4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4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5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10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1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9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52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60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1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39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84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7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85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7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51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66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29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3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63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43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02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93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4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15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71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5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3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13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10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82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201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28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8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3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2EF9E9F-43B6-4E2B-B4A8-615AE0DF3CB9}"/>
</file>

<file path=customXml/itemProps3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82e98fc5-8fdd-486e-9ba7-1103dc214676"/>
  </ds:schemaRefs>
</ds:datastoreItem>
</file>

<file path=customXml/itemProps4.xml><?xml version="1.0" encoding="utf-8"?>
<ds:datastoreItem xmlns:ds="http://schemas.openxmlformats.org/officeDocument/2006/customXml" ds:itemID="{72B52C00-A555-4826-A91F-78C5816E03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0</TotalTime>
  <Pages>1</Pages>
  <Words>295</Words>
  <Characters>1773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2</cp:revision>
  <cp:lastPrinted>2024-07-15T14:44:00Z</cp:lastPrinted>
  <dcterms:created xsi:type="dcterms:W3CDTF">2025-01-02T10:25:00Z</dcterms:created>
  <dcterms:modified xsi:type="dcterms:W3CDTF">2025-01-02T10:25:00Z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